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4002FC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90</w:t>
      </w:r>
      <w:r w:rsidR="00814804">
        <w:rPr>
          <w:rFonts w:cs="Arial" w:hint="eastAsia"/>
          <w:b/>
          <w:noProof/>
          <w:sz w:val="24"/>
          <w:lang w:eastAsia="zh-CN"/>
        </w:rPr>
        <w:t>9513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4</w:t>
      </w:r>
      <w:r w:rsidR="005B0880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 2</w:t>
      </w:r>
      <w:r w:rsidR="005B0880">
        <w:rPr>
          <w:rFonts w:cs="Arial"/>
          <w:b/>
          <w:noProof/>
          <w:sz w:val="24"/>
        </w:rPr>
        <w:t xml:space="preserve">019, </w:t>
      </w:r>
      <w:r>
        <w:rPr>
          <w:rFonts w:cs="Arial"/>
          <w:b/>
          <w:noProof/>
          <w:sz w:val="24"/>
        </w:rPr>
        <w:t>Split, Croatia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4308">
        <w:rPr>
          <w:rFonts w:ascii="Arial" w:hAnsi="Arial" w:cs="Arial" w:hint="eastAsia"/>
          <w:b/>
          <w:lang w:eastAsia="zh-CN"/>
        </w:rPr>
        <w:t>N</w:t>
      </w:r>
      <w:r w:rsidR="001E278F">
        <w:rPr>
          <w:rFonts w:ascii="Arial" w:hAnsi="Arial" w:cs="Arial" w:hint="eastAsia"/>
          <w:b/>
          <w:lang w:eastAsia="zh-CN"/>
        </w:rPr>
        <w:t xml:space="preserve">ew </w:t>
      </w:r>
      <w:r w:rsidR="00694308">
        <w:rPr>
          <w:rFonts w:ascii="Arial" w:hAnsi="Arial" w:cs="Arial" w:hint="eastAsia"/>
          <w:b/>
          <w:lang w:eastAsia="zh-CN"/>
        </w:rPr>
        <w:t>KI: Support</w:t>
      </w:r>
      <w:r w:rsidR="001E278F">
        <w:rPr>
          <w:rFonts w:ascii="Arial" w:hAnsi="Arial" w:cs="Arial" w:hint="eastAsia"/>
          <w:b/>
          <w:lang w:eastAsia="zh-CN"/>
        </w:rPr>
        <w:t xml:space="preserve"> </w:t>
      </w:r>
      <w:r w:rsidR="00694308">
        <w:rPr>
          <w:rFonts w:ascii="Arial" w:hAnsi="Arial" w:cs="Arial" w:hint="eastAsia"/>
          <w:b/>
          <w:lang w:eastAsia="zh-CN"/>
        </w:rPr>
        <w:t xml:space="preserve">of Efficient Information Provision to </w:t>
      </w:r>
      <w:r w:rsidR="006166B9">
        <w:rPr>
          <w:rFonts w:ascii="Arial" w:hAnsi="Arial" w:cs="Arial" w:hint="eastAsia"/>
          <w:b/>
          <w:lang w:eastAsia="zh-CN"/>
        </w:rPr>
        <w:t>A</w:t>
      </w:r>
      <w:r w:rsidR="00694308">
        <w:rPr>
          <w:rFonts w:ascii="Arial" w:hAnsi="Arial" w:cs="Arial" w:hint="eastAsia"/>
          <w:b/>
          <w:lang w:eastAsia="zh-CN"/>
        </w:rPr>
        <w:t>pplication</w:t>
      </w:r>
      <w:r w:rsidR="006166B9">
        <w:rPr>
          <w:rFonts w:ascii="Arial" w:hAnsi="Arial" w:cs="Arial" w:hint="eastAsia"/>
          <w:b/>
          <w:lang w:eastAsia="zh-CN"/>
        </w:rPr>
        <w:t xml:space="preserve"> Server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60F20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760F20">
        <w:rPr>
          <w:rFonts w:ascii="Arial" w:hAnsi="Arial" w:cs="Arial" w:hint="eastAsia"/>
          <w:b/>
          <w:lang w:eastAsia="zh-CN"/>
        </w:rPr>
        <w:t>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44147">
        <w:rPr>
          <w:rFonts w:ascii="Arial" w:hAnsi="Arial" w:cs="Arial"/>
          <w:b/>
        </w:rPr>
        <w:t>FS_enh_EC</w:t>
      </w:r>
      <w:proofErr w:type="spellEnd"/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key issue on how to efficie</w:t>
      </w:r>
      <w:r w:rsidR="00B26F59">
        <w:rPr>
          <w:rFonts w:ascii="Arial" w:hAnsi="Arial" w:cs="Arial" w:hint="eastAsia"/>
          <w:i/>
          <w:lang w:eastAsia="zh-CN"/>
        </w:rPr>
        <w:t>ntly provide application server</w:t>
      </w:r>
      <w:r w:rsidR="001E278F">
        <w:rPr>
          <w:rFonts w:ascii="Arial" w:hAnsi="Arial" w:cs="Arial" w:hint="eastAsia"/>
          <w:i/>
          <w:lang w:eastAsia="zh-CN"/>
        </w:rPr>
        <w:t xml:space="preserve"> with information from network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F44147" w:rsidRDefault="001E278F" w:rsidP="00647956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improve user </w:t>
      </w:r>
      <w:r>
        <w:rPr>
          <w:lang w:eastAsia="zh-CN"/>
        </w:rPr>
        <w:t>experience</w:t>
      </w:r>
      <w:r>
        <w:rPr>
          <w:rFonts w:hint="eastAsia"/>
          <w:lang w:eastAsia="zh-CN"/>
        </w:rPr>
        <w:t>, application</w:t>
      </w:r>
      <w:r w:rsidR="006166B9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s can make changes on transport or application layer based on information provided by 5G network.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the video application can change video quality based on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of data path to avoid video streaming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slow buffering. So what information and how to efficien</w:t>
      </w:r>
      <w:r w:rsidR="006166B9">
        <w:rPr>
          <w:rFonts w:hint="eastAsia"/>
          <w:lang w:eastAsia="zh-CN"/>
        </w:rPr>
        <w:t xml:space="preserve">tly provide information to </w:t>
      </w:r>
      <w:r>
        <w:rPr>
          <w:rFonts w:hint="eastAsia"/>
          <w:lang w:eastAsia="zh-CN"/>
        </w:rPr>
        <w:t>application</w:t>
      </w:r>
      <w:r w:rsidR="006166B9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 should also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considered.</w:t>
      </w:r>
    </w:p>
    <w:p w:rsidR="00F44147" w:rsidRDefault="001E278F" w:rsidP="0064795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This P-CR is proposed to add a new key issue about the questions above.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key issue as </w:t>
      </w:r>
      <w:r w:rsidRPr="00B55AFC">
        <w:rPr>
          <w:rFonts w:hint="eastAsia"/>
          <w:lang w:eastAsia="zh-CN"/>
        </w:rPr>
        <w:t>following:</w:t>
      </w:r>
      <w:r>
        <w:rPr>
          <w:rFonts w:hint="eastAsia"/>
          <w:lang w:eastAsia="zh-CN"/>
        </w:rPr>
        <w:t xml:space="preserve"> (all new text).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321CB" w:rsidRPr="00FE0709" w:rsidRDefault="00D321CB" w:rsidP="00D321CB">
      <w:pPr>
        <w:pStyle w:val="2"/>
        <w:rPr>
          <w:lang w:eastAsia="ko-KR"/>
        </w:rPr>
      </w:pPr>
      <w:bookmarkStart w:id="1" w:name="_Toc513014676"/>
      <w:proofErr w:type="gramStart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proofErr w:type="gramEnd"/>
      <w:r w:rsidRPr="00FE0709">
        <w:rPr>
          <w:lang w:eastAsia="ko-KR"/>
        </w:rPr>
        <w:tab/>
        <w:t xml:space="preserve">Key Issue </w:t>
      </w:r>
      <w:r>
        <w:rPr>
          <w:rFonts w:hint="eastAsia"/>
          <w:lang w:eastAsia="zh-CN"/>
        </w:rPr>
        <w:t>x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lang w:eastAsia="zh-CN"/>
        </w:rPr>
        <w:t xml:space="preserve">Support of Efficient Information Provision to </w:t>
      </w:r>
      <w:r w:rsidR="0022497A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pplication</w:t>
      </w:r>
      <w:r w:rsidR="006166B9">
        <w:rPr>
          <w:rFonts w:hint="eastAsia"/>
          <w:lang w:eastAsia="zh-CN"/>
        </w:rPr>
        <w:t xml:space="preserve"> </w:t>
      </w:r>
      <w:r w:rsidR="0022497A">
        <w:rPr>
          <w:rFonts w:hint="eastAsia"/>
          <w:lang w:eastAsia="zh-CN"/>
        </w:rPr>
        <w:t>S</w:t>
      </w:r>
      <w:r w:rsidR="006166B9">
        <w:rPr>
          <w:rFonts w:hint="eastAsia"/>
          <w:lang w:eastAsia="zh-CN"/>
        </w:rPr>
        <w:t>erver</w:t>
      </w:r>
      <w:bookmarkEnd w:id="1"/>
    </w:p>
    <w:p w:rsidR="00D321CB" w:rsidRDefault="00D321CB" w:rsidP="00D321CB">
      <w:pPr>
        <w:pStyle w:val="30"/>
        <w:rPr>
          <w:lang w:eastAsia="ko-KR"/>
        </w:rPr>
      </w:pPr>
      <w:bookmarkStart w:id="2" w:name="_Toc513014677"/>
      <w:proofErr w:type="gramStart"/>
      <w:r>
        <w:rPr>
          <w:lang w:eastAsia="ko-KR"/>
        </w:rPr>
        <w:t>5.</w:t>
      </w:r>
      <w:r w:rsidR="001D4208">
        <w:rPr>
          <w:rFonts w:hint="eastAsia"/>
          <w:lang w:eastAsia="zh-CN"/>
        </w:rPr>
        <w:t>x</w:t>
      </w:r>
      <w:r w:rsidRPr="00FE0709">
        <w:rPr>
          <w:lang w:eastAsia="ko-KR"/>
        </w:rPr>
        <w:t>.1</w:t>
      </w:r>
      <w:proofErr w:type="gramEnd"/>
      <w:r w:rsidRPr="00FE0709">
        <w:rPr>
          <w:lang w:eastAsia="ko-KR"/>
        </w:rPr>
        <w:tab/>
        <w:t>Description</w:t>
      </w:r>
      <w:bookmarkEnd w:id="2"/>
    </w:p>
    <w:p w:rsidR="006C2E7B" w:rsidRDefault="006C2E7B" w:rsidP="00915F1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improve user </w:t>
      </w:r>
      <w:r>
        <w:rPr>
          <w:lang w:eastAsia="zh-CN"/>
        </w:rPr>
        <w:t>experience</w:t>
      </w:r>
      <w:r w:rsidR="006166B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application</w:t>
      </w:r>
      <w:r w:rsidR="006166B9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s can make changes on transport or application layer based on information provided by </w:t>
      </w:r>
      <w:r w:rsidR="001D4208">
        <w:rPr>
          <w:rFonts w:hint="eastAsia"/>
          <w:lang w:eastAsia="zh-CN"/>
        </w:rPr>
        <w:t xml:space="preserve">5G </w:t>
      </w:r>
      <w:r>
        <w:rPr>
          <w:rFonts w:hint="eastAsia"/>
          <w:lang w:eastAsia="zh-CN"/>
        </w:rPr>
        <w:t xml:space="preserve">network. </w:t>
      </w:r>
      <w:r>
        <w:rPr>
          <w:lang w:eastAsia="zh-CN"/>
        </w:rPr>
        <w:t>F</w:t>
      </w:r>
      <w:r>
        <w:rPr>
          <w:rFonts w:hint="eastAsia"/>
          <w:lang w:eastAsia="zh-CN"/>
        </w:rPr>
        <w:t>or example, the video application can change video quality</w:t>
      </w:r>
      <w:r w:rsidR="001D4208">
        <w:rPr>
          <w:rFonts w:hint="eastAsia"/>
          <w:lang w:eastAsia="zh-CN"/>
        </w:rPr>
        <w:t xml:space="preserve"> based on the </w:t>
      </w:r>
      <w:proofErr w:type="spellStart"/>
      <w:r w:rsidR="001D4208">
        <w:rPr>
          <w:rFonts w:hint="eastAsia"/>
          <w:lang w:eastAsia="zh-CN"/>
        </w:rPr>
        <w:t>QoS</w:t>
      </w:r>
      <w:proofErr w:type="spellEnd"/>
      <w:r w:rsidR="001D4208">
        <w:rPr>
          <w:rFonts w:hint="eastAsia"/>
          <w:lang w:eastAsia="zh-CN"/>
        </w:rPr>
        <w:t xml:space="preserve"> of data path</w:t>
      </w:r>
      <w:r>
        <w:rPr>
          <w:rFonts w:hint="eastAsia"/>
          <w:lang w:eastAsia="zh-CN"/>
        </w:rPr>
        <w:t xml:space="preserve"> to avoid video streaming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slow buffering.</w:t>
      </w:r>
      <w:r w:rsidR="001D4208">
        <w:rPr>
          <w:rFonts w:hint="eastAsia"/>
          <w:lang w:eastAsia="zh-CN"/>
        </w:rPr>
        <w:t xml:space="preserve"> So what information and how to efficient</w:t>
      </w:r>
      <w:r w:rsidR="006166B9">
        <w:rPr>
          <w:rFonts w:hint="eastAsia"/>
          <w:lang w:eastAsia="zh-CN"/>
        </w:rPr>
        <w:t xml:space="preserve">ly provide information to </w:t>
      </w:r>
      <w:r w:rsidR="001D4208">
        <w:rPr>
          <w:rFonts w:hint="eastAsia"/>
          <w:lang w:eastAsia="zh-CN"/>
        </w:rPr>
        <w:t>application</w:t>
      </w:r>
      <w:r w:rsidR="006166B9">
        <w:rPr>
          <w:rFonts w:hint="eastAsia"/>
          <w:lang w:eastAsia="zh-CN"/>
        </w:rPr>
        <w:t xml:space="preserve"> server</w:t>
      </w:r>
      <w:r w:rsidR="001D4208">
        <w:rPr>
          <w:rFonts w:hint="eastAsia"/>
          <w:lang w:eastAsia="zh-CN"/>
        </w:rPr>
        <w:t xml:space="preserve"> should also </w:t>
      </w:r>
      <w:proofErr w:type="gramStart"/>
      <w:r w:rsidR="001D4208">
        <w:rPr>
          <w:rFonts w:hint="eastAsia"/>
          <w:lang w:eastAsia="zh-CN"/>
        </w:rPr>
        <w:t>be</w:t>
      </w:r>
      <w:proofErr w:type="gramEnd"/>
      <w:r w:rsidR="001D4208">
        <w:rPr>
          <w:rFonts w:hint="eastAsia"/>
          <w:lang w:eastAsia="zh-CN"/>
        </w:rPr>
        <w:t xml:space="preserve"> considered.</w:t>
      </w:r>
    </w:p>
    <w:p w:rsidR="00D321CB" w:rsidRDefault="00D321CB" w:rsidP="00D321CB">
      <w:pPr>
        <w:rPr>
          <w:lang w:eastAsia="ko-KR"/>
        </w:rPr>
      </w:pPr>
      <w:r>
        <w:rPr>
          <w:lang w:eastAsia="ko-KR"/>
        </w:rPr>
        <w:t>This key issue will study:</w:t>
      </w:r>
    </w:p>
    <w:p w:rsidR="00D321CB" w:rsidRDefault="00D321CB" w:rsidP="00D321C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52155">
        <w:rPr>
          <w:rFonts w:hint="eastAsia"/>
          <w:lang w:eastAsia="zh-CN"/>
        </w:rPr>
        <w:t>What information can be provided to application</w:t>
      </w:r>
      <w:r w:rsidR="006166B9">
        <w:rPr>
          <w:rFonts w:hint="eastAsia"/>
          <w:lang w:eastAsia="zh-CN"/>
        </w:rPr>
        <w:t xml:space="preserve"> server</w:t>
      </w:r>
      <w:r w:rsidR="00752155">
        <w:rPr>
          <w:rFonts w:hint="eastAsia"/>
          <w:lang w:eastAsia="zh-CN"/>
        </w:rPr>
        <w:t>s?</w:t>
      </w:r>
    </w:p>
    <w:p w:rsidR="00D321CB" w:rsidRDefault="00D321CB" w:rsidP="00D321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E278F">
        <w:rPr>
          <w:rFonts w:hint="eastAsia"/>
          <w:lang w:eastAsia="zh-CN"/>
        </w:rPr>
        <w:t>Which and h</w:t>
      </w:r>
      <w:r w:rsidR="00752155">
        <w:rPr>
          <w:rFonts w:hint="eastAsia"/>
          <w:lang w:eastAsia="zh-CN"/>
        </w:rPr>
        <w:t>ow does the network function decide to provide information to application</w:t>
      </w:r>
      <w:r w:rsidR="006166B9">
        <w:rPr>
          <w:rFonts w:hint="eastAsia"/>
          <w:lang w:eastAsia="zh-CN"/>
        </w:rPr>
        <w:t xml:space="preserve"> server</w:t>
      </w:r>
      <w:r w:rsidR="00752155">
        <w:rPr>
          <w:rFonts w:hint="eastAsia"/>
          <w:lang w:eastAsia="zh-CN"/>
        </w:rPr>
        <w:t xml:space="preserve">? </w:t>
      </w:r>
      <w:r w:rsidR="00752155">
        <w:rPr>
          <w:lang w:eastAsia="zh-CN"/>
        </w:rPr>
        <w:t>B</w:t>
      </w:r>
      <w:r w:rsidR="00752155">
        <w:rPr>
          <w:rFonts w:hint="eastAsia"/>
          <w:lang w:eastAsia="zh-CN"/>
        </w:rPr>
        <w:t xml:space="preserve">ased on what kind of criteria? </w:t>
      </w:r>
      <w:r w:rsidR="00752155">
        <w:rPr>
          <w:lang w:eastAsia="zh-CN"/>
        </w:rPr>
        <w:t>W</w:t>
      </w:r>
      <w:r w:rsidR="00752155">
        <w:rPr>
          <w:rFonts w:hint="eastAsia"/>
          <w:lang w:eastAsia="zh-CN"/>
        </w:rPr>
        <w:t>hether PCF is involved to decide the criteria?</w:t>
      </w:r>
    </w:p>
    <w:p w:rsidR="00D321CB" w:rsidRDefault="00D321CB" w:rsidP="00D321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52155">
        <w:rPr>
          <w:rFonts w:hint="eastAsia"/>
          <w:lang w:eastAsia="zh-CN"/>
        </w:rPr>
        <w:t>The path to transmit the i</w:t>
      </w:r>
      <w:r w:rsidR="006166B9">
        <w:rPr>
          <w:rFonts w:hint="eastAsia"/>
          <w:lang w:eastAsia="zh-CN"/>
        </w:rPr>
        <w:t xml:space="preserve">nformation efficiently to </w:t>
      </w:r>
      <w:r w:rsidR="00752155">
        <w:rPr>
          <w:rFonts w:hint="eastAsia"/>
          <w:lang w:eastAsia="zh-CN"/>
        </w:rPr>
        <w:t>application</w:t>
      </w:r>
      <w:r w:rsidR="006166B9">
        <w:rPr>
          <w:rFonts w:hint="eastAsia"/>
          <w:lang w:eastAsia="zh-CN"/>
        </w:rPr>
        <w:t xml:space="preserve"> server</w:t>
      </w:r>
      <w:r w:rsidR="00752155">
        <w:rPr>
          <w:rFonts w:hint="eastAsia"/>
          <w:lang w:eastAsia="zh-CN"/>
        </w:rPr>
        <w:t>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E94" w:rsidRDefault="004D7E94">
      <w:r>
        <w:separator/>
      </w:r>
    </w:p>
    <w:p w:rsidR="004D7E94" w:rsidRDefault="004D7E94"/>
  </w:endnote>
  <w:endnote w:type="continuationSeparator" w:id="0">
    <w:p w:rsidR="004D7E94" w:rsidRDefault="004D7E94">
      <w:r>
        <w:continuationSeparator/>
      </w:r>
    </w:p>
    <w:p w:rsidR="004D7E94" w:rsidRDefault="004D7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E94" w:rsidRDefault="004D7E94">
      <w:r>
        <w:separator/>
      </w:r>
    </w:p>
    <w:p w:rsidR="004D7E94" w:rsidRDefault="004D7E94"/>
  </w:footnote>
  <w:footnote w:type="continuationSeparator" w:id="0">
    <w:p w:rsidR="004D7E94" w:rsidRDefault="004D7E94">
      <w:r>
        <w:continuationSeparator/>
      </w:r>
    </w:p>
    <w:p w:rsidR="004D7E94" w:rsidRDefault="004D7E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48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811"/>
    <w:rsid w:val="0001131C"/>
    <w:rsid w:val="000222BA"/>
    <w:rsid w:val="00037C09"/>
    <w:rsid w:val="00047CA9"/>
    <w:rsid w:val="00071300"/>
    <w:rsid w:val="00077D47"/>
    <w:rsid w:val="000850FC"/>
    <w:rsid w:val="000A5B11"/>
    <w:rsid w:val="000C644F"/>
    <w:rsid w:val="000E7A73"/>
    <w:rsid w:val="001013C0"/>
    <w:rsid w:val="001172A3"/>
    <w:rsid w:val="0012414C"/>
    <w:rsid w:val="00147BF0"/>
    <w:rsid w:val="00151D17"/>
    <w:rsid w:val="00182949"/>
    <w:rsid w:val="0018638B"/>
    <w:rsid w:val="0019138E"/>
    <w:rsid w:val="0019344D"/>
    <w:rsid w:val="00194693"/>
    <w:rsid w:val="001D4208"/>
    <w:rsid w:val="001D65F6"/>
    <w:rsid w:val="001E278F"/>
    <w:rsid w:val="001E34C3"/>
    <w:rsid w:val="001F5545"/>
    <w:rsid w:val="001F6635"/>
    <w:rsid w:val="00214A9D"/>
    <w:rsid w:val="00216BE9"/>
    <w:rsid w:val="0022497A"/>
    <w:rsid w:val="0022676A"/>
    <w:rsid w:val="0027239E"/>
    <w:rsid w:val="002822D5"/>
    <w:rsid w:val="00282347"/>
    <w:rsid w:val="0028563F"/>
    <w:rsid w:val="00287EF5"/>
    <w:rsid w:val="002C3DA7"/>
    <w:rsid w:val="002D0297"/>
    <w:rsid w:val="002E7C6F"/>
    <w:rsid w:val="0030175B"/>
    <w:rsid w:val="00335E3A"/>
    <w:rsid w:val="003521FA"/>
    <w:rsid w:val="003553E9"/>
    <w:rsid w:val="003658EE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40983"/>
    <w:rsid w:val="004635F0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D7E94"/>
    <w:rsid w:val="004F0298"/>
    <w:rsid w:val="005326B5"/>
    <w:rsid w:val="005454E9"/>
    <w:rsid w:val="005509C5"/>
    <w:rsid w:val="00561306"/>
    <w:rsid w:val="00566B3E"/>
    <w:rsid w:val="005905CA"/>
    <w:rsid w:val="005A50D7"/>
    <w:rsid w:val="005B0880"/>
    <w:rsid w:val="005C0BDC"/>
    <w:rsid w:val="005D5320"/>
    <w:rsid w:val="005E3D73"/>
    <w:rsid w:val="005E44C2"/>
    <w:rsid w:val="006138FA"/>
    <w:rsid w:val="0061520B"/>
    <w:rsid w:val="006166B9"/>
    <w:rsid w:val="00620388"/>
    <w:rsid w:val="00631091"/>
    <w:rsid w:val="00635087"/>
    <w:rsid w:val="00642983"/>
    <w:rsid w:val="00647956"/>
    <w:rsid w:val="006612B2"/>
    <w:rsid w:val="00667E7C"/>
    <w:rsid w:val="0067253A"/>
    <w:rsid w:val="00675698"/>
    <w:rsid w:val="006868ED"/>
    <w:rsid w:val="006921A3"/>
    <w:rsid w:val="00692A03"/>
    <w:rsid w:val="00694308"/>
    <w:rsid w:val="006C0C3E"/>
    <w:rsid w:val="006C239D"/>
    <w:rsid w:val="006C2E7B"/>
    <w:rsid w:val="006D21FF"/>
    <w:rsid w:val="006E1FF7"/>
    <w:rsid w:val="0070060A"/>
    <w:rsid w:val="00705FEA"/>
    <w:rsid w:val="00722962"/>
    <w:rsid w:val="0073482C"/>
    <w:rsid w:val="00752155"/>
    <w:rsid w:val="00760F20"/>
    <w:rsid w:val="007614FF"/>
    <w:rsid w:val="00783CE1"/>
    <w:rsid w:val="00787C42"/>
    <w:rsid w:val="007C0E15"/>
    <w:rsid w:val="007F500E"/>
    <w:rsid w:val="008117E7"/>
    <w:rsid w:val="00814804"/>
    <w:rsid w:val="00833545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5526E"/>
    <w:rsid w:val="009572C0"/>
    <w:rsid w:val="009867E1"/>
    <w:rsid w:val="009946B8"/>
    <w:rsid w:val="009960EE"/>
    <w:rsid w:val="00A01C8E"/>
    <w:rsid w:val="00A33192"/>
    <w:rsid w:val="00A41677"/>
    <w:rsid w:val="00A51EE2"/>
    <w:rsid w:val="00A57AC1"/>
    <w:rsid w:val="00A65B2B"/>
    <w:rsid w:val="00A67135"/>
    <w:rsid w:val="00A72774"/>
    <w:rsid w:val="00AA03AD"/>
    <w:rsid w:val="00AB5021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142A5"/>
    <w:rsid w:val="00B23CDE"/>
    <w:rsid w:val="00B26F59"/>
    <w:rsid w:val="00B449F2"/>
    <w:rsid w:val="00B55AFC"/>
    <w:rsid w:val="00B850FB"/>
    <w:rsid w:val="00BC62BF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30363"/>
    <w:rsid w:val="00C30676"/>
    <w:rsid w:val="00C4636D"/>
    <w:rsid w:val="00C47B70"/>
    <w:rsid w:val="00C86E8A"/>
    <w:rsid w:val="00C902C9"/>
    <w:rsid w:val="00C96832"/>
    <w:rsid w:val="00CA586F"/>
    <w:rsid w:val="00CB730B"/>
    <w:rsid w:val="00CC5766"/>
    <w:rsid w:val="00CD2704"/>
    <w:rsid w:val="00CD4BF4"/>
    <w:rsid w:val="00CF013C"/>
    <w:rsid w:val="00D31BDD"/>
    <w:rsid w:val="00D321CB"/>
    <w:rsid w:val="00D52099"/>
    <w:rsid w:val="00D522C2"/>
    <w:rsid w:val="00D52306"/>
    <w:rsid w:val="00D66723"/>
    <w:rsid w:val="00D731CF"/>
    <w:rsid w:val="00D739F2"/>
    <w:rsid w:val="00D9302E"/>
    <w:rsid w:val="00DA17BE"/>
    <w:rsid w:val="00DB331B"/>
    <w:rsid w:val="00DB7864"/>
    <w:rsid w:val="00DD7403"/>
    <w:rsid w:val="00DF4706"/>
    <w:rsid w:val="00DF7AD5"/>
    <w:rsid w:val="00DF7FB6"/>
    <w:rsid w:val="00E318FC"/>
    <w:rsid w:val="00E408B6"/>
    <w:rsid w:val="00E7283F"/>
    <w:rsid w:val="00E77BAF"/>
    <w:rsid w:val="00EA3132"/>
    <w:rsid w:val="00EA51F1"/>
    <w:rsid w:val="00EE3B2E"/>
    <w:rsid w:val="00F02198"/>
    <w:rsid w:val="00F03CFC"/>
    <w:rsid w:val="00F24C65"/>
    <w:rsid w:val="00F44147"/>
    <w:rsid w:val="00F504F6"/>
    <w:rsid w:val="00F55C49"/>
    <w:rsid w:val="00F575EA"/>
    <w:rsid w:val="00F634CF"/>
    <w:rsid w:val="00F709B5"/>
    <w:rsid w:val="00F71D7A"/>
    <w:rsid w:val="00F83751"/>
    <w:rsid w:val="00F9126D"/>
    <w:rsid w:val="00FA6A28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陶源</cp:lastModifiedBy>
  <cp:revision>6</cp:revision>
  <cp:lastPrinted>2003-09-26T09:29:00Z</cp:lastPrinted>
  <dcterms:created xsi:type="dcterms:W3CDTF">2019-10-02T08:06:00Z</dcterms:created>
  <dcterms:modified xsi:type="dcterms:W3CDTF">2019-10-03T13:58:00Z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